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EEEA6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05E61553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Amersham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6CCBB69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E9611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FEBBC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Jan.1414</w:t>
      </w:r>
      <w:r>
        <w:rPr>
          <w:rFonts w:ascii="Times New Roman" w:hAnsi="Times New Roman" w:cs="Times New Roman"/>
          <w:sz w:val="24"/>
          <w:szCs w:val="24"/>
        </w:rPr>
        <w:tab/>
        <w:t>He joined the rebellion.</w:t>
      </w:r>
    </w:p>
    <w:p w14:paraId="58D351CE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3DF622C1" w14:textId="77777777" w:rsidR="00E6074F" w:rsidRDefault="00E6074F" w:rsidP="00E6074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26A01491" w14:textId="77777777" w:rsidR="00E6074F" w:rsidRDefault="00E6074F" w:rsidP="00E6074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p.390)</w:t>
      </w:r>
    </w:p>
    <w:p w14:paraId="6641B8F8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1E813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10DC8D" w14:textId="77777777" w:rsidR="00E6074F" w:rsidRDefault="00E6074F" w:rsidP="00E607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p w14:paraId="52A1EE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D6EF" w14:textId="77777777" w:rsidR="00E6074F" w:rsidRDefault="00E6074F" w:rsidP="009139A6">
      <w:r>
        <w:separator/>
      </w:r>
    </w:p>
  </w:endnote>
  <w:endnote w:type="continuationSeparator" w:id="0">
    <w:p w14:paraId="2299A6A1" w14:textId="77777777" w:rsidR="00E6074F" w:rsidRDefault="00E607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68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BB5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BD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3E685" w14:textId="77777777" w:rsidR="00E6074F" w:rsidRDefault="00E6074F" w:rsidP="009139A6">
      <w:r>
        <w:separator/>
      </w:r>
    </w:p>
  </w:footnote>
  <w:footnote w:type="continuationSeparator" w:id="0">
    <w:p w14:paraId="74983066" w14:textId="77777777" w:rsidR="00E6074F" w:rsidRDefault="00E607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E1A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72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1B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74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074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BBA44"/>
  <w15:chartTrackingRefBased/>
  <w15:docId w15:val="{05BE610A-33BF-483A-8439-BC61DB39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2022-01-12T20:51:00Z</dcterms:created>
  <dcterms:modified xsi:type="dcterms:W3CDTF">2022-01-12T20:51:00Z</dcterms:modified>
</cp:coreProperties>
</file>